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2CE1" w:rsidRDefault="004B2CE1" w:rsidP="004B2CE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KYBARD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fl.1440)</w:t>
      </w:r>
    </w:p>
    <w:p w:rsidR="004B2CE1" w:rsidRDefault="004B2CE1" w:rsidP="004B2CE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B2CE1" w:rsidRDefault="004B2CE1" w:rsidP="004B2CE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B2CE1" w:rsidRDefault="004B2CE1" w:rsidP="004B2CE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in</w:t>
      </w:r>
      <w:r>
        <w:rPr>
          <w:rFonts w:ascii="Times New Roman" w:hAnsi="Times New Roman" w:cs="Times New Roman"/>
          <w:sz w:val="24"/>
          <w:szCs w:val="24"/>
        </w:rPr>
        <w:tab/>
        <w:t>1440</w:t>
      </w:r>
      <w:r>
        <w:rPr>
          <w:rFonts w:ascii="Times New Roman" w:hAnsi="Times New Roman" w:cs="Times New Roman"/>
          <w:sz w:val="24"/>
          <w:szCs w:val="24"/>
        </w:rPr>
        <w:tab/>
        <w:t>He held a tenement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in the manor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Keevil</w:t>
      </w:r>
      <w:proofErr w:type="spellEnd"/>
      <w:r>
        <w:rPr>
          <w:rFonts w:ascii="Times New Roman" w:hAnsi="Times New Roman" w:cs="Times New Roman"/>
          <w:sz w:val="24"/>
          <w:szCs w:val="24"/>
        </w:rPr>
        <w:t>, Wiltshire.</w:t>
      </w:r>
    </w:p>
    <w:p w:rsidR="004B2CE1" w:rsidRDefault="004B2CE1" w:rsidP="004B2CE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86464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25 - 374)</w:t>
      </w:r>
    </w:p>
    <w:p w:rsidR="004B2CE1" w:rsidRDefault="004B2CE1" w:rsidP="004B2CE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B2CE1" w:rsidRDefault="004B2CE1" w:rsidP="004B2CE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4B2CE1" w:rsidRDefault="004B2CE1" w:rsidP="004B2CE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October 2015</w:t>
      </w:r>
    </w:p>
    <w:sectPr w:rsidR="00DD5B8A" w:rsidRPr="004B2CE1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2CE1" w:rsidRDefault="004B2CE1" w:rsidP="00564E3C">
      <w:pPr>
        <w:spacing w:after="0" w:line="240" w:lineRule="auto"/>
      </w:pPr>
      <w:r>
        <w:separator/>
      </w:r>
    </w:p>
  </w:endnote>
  <w:endnote w:type="continuationSeparator" w:id="0">
    <w:p w:rsidR="004B2CE1" w:rsidRDefault="004B2CE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>yright 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gramEnd"/>
    <w:r>
      <w:rPr>
        <w:rFonts w:ascii="Times New Roman" w:hAnsi="Times New Roman" w:cs="Times New Roman"/>
        <w:sz w:val="24"/>
        <w:szCs w:val="24"/>
      </w:rPr>
      <w:t xml:space="preserve"> </w:t>
    </w:r>
    <w:r w:rsidR="00EB41B8">
      <w:rPr>
        <w:rFonts w:ascii="Times New Roman" w:hAnsi="Times New Roman" w:cs="Times New Roman"/>
        <w:sz w:val="24"/>
        <w:szCs w:val="24"/>
      </w:rPr>
      <w:t>1 October 2015</w:t>
    </w:r>
  </w:p>
  <w:p w:rsidR="00564E3C" w:rsidRDefault="00564E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2CE1" w:rsidRDefault="004B2CE1" w:rsidP="00564E3C">
      <w:pPr>
        <w:spacing w:after="0" w:line="240" w:lineRule="auto"/>
      </w:pPr>
      <w:r>
        <w:separator/>
      </w:r>
    </w:p>
  </w:footnote>
  <w:footnote w:type="continuationSeparator" w:id="0">
    <w:p w:rsidR="004B2CE1" w:rsidRDefault="004B2CE1" w:rsidP="00564E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CE1"/>
    <w:rsid w:val="004B2CE1"/>
    <w:rsid w:val="00564E3C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107C66"/>
  <w15:chartTrackingRefBased/>
  <w15:docId w15:val="{06E15454-514C-42ED-86E5-E0001A356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4B2CE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2015-10-02T16:23:00Z</dcterms:created>
  <dcterms:modified xsi:type="dcterms:W3CDTF">2015-10-02T16:24:00Z</dcterms:modified>
</cp:coreProperties>
</file>